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3E5" w:rsidRPr="007633E5" w:rsidRDefault="007633E5">
      <w:pPr>
        <w:rPr>
          <w:b/>
        </w:rPr>
      </w:pPr>
      <w:bookmarkStart w:id="0" w:name="_GoBack"/>
      <w:r w:rsidRPr="007633E5">
        <w:rPr>
          <w:b/>
        </w:rPr>
        <w:t>Geschäftsfälle zum Eintragen in die E-A-Verteiltabelle</w:t>
      </w:r>
      <w:r w:rsidR="00031447">
        <w:rPr>
          <w:b/>
        </w:rPr>
        <w:t>:</w:t>
      </w:r>
    </w:p>
    <w:bookmarkEnd w:id="0"/>
    <w:p w:rsidR="007633E5" w:rsidRDefault="007633E5">
      <w:r>
        <w:t>Lege zunächst ein Datum und eine Belegnummer fest.</w:t>
      </w:r>
    </w:p>
    <w:p w:rsidR="007633E5" w:rsidRPr="00031447" w:rsidRDefault="007633E5">
      <w:pPr>
        <w:rPr>
          <w:b/>
        </w:rPr>
      </w:pPr>
      <w:r w:rsidRPr="00031447">
        <w:rPr>
          <w:b/>
        </w:rPr>
        <w:t>Bargeschäftsfälle:</w:t>
      </w:r>
    </w:p>
    <w:p w:rsidR="007633E5" w:rsidRDefault="007633E5">
      <w:r>
        <w:t>_____________</w:t>
      </w:r>
      <w:r>
        <w:tab/>
        <w:t>_________</w:t>
      </w:r>
      <w:r>
        <w:tab/>
        <w:t>Wareneinkauf gegen Barzahlung, Brutto 120,--</w:t>
      </w:r>
    </w:p>
    <w:p w:rsidR="007633E5" w:rsidRDefault="007633E5">
      <w:r>
        <w:t>_____________</w:t>
      </w:r>
      <w:r>
        <w:tab/>
        <w:t>_________</w:t>
      </w:r>
      <w:r>
        <w:tab/>
        <w:t>Wareneinkauf gegen Barzahlung, Brutto 360,--</w:t>
      </w:r>
    </w:p>
    <w:p w:rsidR="007633E5" w:rsidRDefault="007633E5" w:rsidP="007633E5">
      <w:r>
        <w:t>_____________</w:t>
      </w:r>
      <w:r>
        <w:tab/>
        <w:t>_________</w:t>
      </w:r>
      <w:r>
        <w:tab/>
        <w:t>Einkauf Büromaterial gegen Barzahlung, Brutto 36,--</w:t>
      </w:r>
    </w:p>
    <w:p w:rsidR="007633E5" w:rsidRDefault="007633E5" w:rsidP="007633E5">
      <w:r>
        <w:t>_____________</w:t>
      </w:r>
      <w:r>
        <w:tab/>
        <w:t>_________</w:t>
      </w:r>
      <w:r>
        <w:tab/>
        <w:t>Einkauf Werbematerial gegen Barzahlung, Brutto 180,--</w:t>
      </w:r>
    </w:p>
    <w:p w:rsidR="007633E5" w:rsidRDefault="007633E5" w:rsidP="007633E5">
      <w:r>
        <w:t>_____________</w:t>
      </w:r>
      <w:r>
        <w:tab/>
        <w:t>_________</w:t>
      </w:r>
      <w:r>
        <w:tab/>
        <w:t>Einkauf Reinigungsmaterial gegen Barzahlung, Brutto 36,--</w:t>
      </w:r>
    </w:p>
    <w:p w:rsidR="007633E5" w:rsidRDefault="007633E5" w:rsidP="007633E5">
      <w:r>
        <w:t>_____________</w:t>
      </w:r>
      <w:r>
        <w:tab/>
        <w:t>_________</w:t>
      </w:r>
      <w:r>
        <w:tab/>
        <w:t>Barauszahlung Lohn Aushilfe, 136,--</w:t>
      </w:r>
    </w:p>
    <w:p w:rsidR="007633E5" w:rsidRDefault="007633E5" w:rsidP="007633E5">
      <w:r>
        <w:t>_____________</w:t>
      </w:r>
      <w:r>
        <w:tab/>
        <w:t>_________</w:t>
      </w:r>
      <w:r>
        <w:tab/>
        <w:t>Warenverkauf gegen Barzahlung, Brutto 48,--</w:t>
      </w:r>
    </w:p>
    <w:p w:rsidR="007633E5" w:rsidRDefault="007633E5" w:rsidP="007633E5">
      <w:r>
        <w:t>_____________</w:t>
      </w:r>
      <w:r>
        <w:tab/>
        <w:t>_________</w:t>
      </w:r>
      <w:r>
        <w:tab/>
        <w:t>Warenverkauf gegen Barzahlung, Brutto 540,--</w:t>
      </w:r>
    </w:p>
    <w:p w:rsidR="007633E5" w:rsidRDefault="007633E5" w:rsidP="007633E5">
      <w:r>
        <w:t>_____________</w:t>
      </w:r>
      <w:r>
        <w:tab/>
        <w:t>_________</w:t>
      </w:r>
      <w:r>
        <w:tab/>
        <w:t>Kauf Briefmarken, bar Brutto 55,--</w:t>
      </w:r>
    </w:p>
    <w:p w:rsidR="00031447" w:rsidRDefault="00031447" w:rsidP="00031447">
      <w:r>
        <w:t>_____________</w:t>
      </w:r>
      <w:r>
        <w:tab/>
        <w:t>_________</w:t>
      </w:r>
      <w:r>
        <w:tab/>
        <w:t>Kauf eines PCs, bar, Brutto 960,--</w:t>
      </w:r>
    </w:p>
    <w:p w:rsidR="007633E5" w:rsidRDefault="007633E5" w:rsidP="007633E5"/>
    <w:p w:rsidR="007633E5" w:rsidRDefault="007633E5" w:rsidP="007633E5">
      <w:pPr>
        <w:rPr>
          <w:b/>
        </w:rPr>
      </w:pPr>
      <w:r w:rsidRPr="00031447">
        <w:rPr>
          <w:b/>
        </w:rPr>
        <w:t>Bankauszug Geschäftsfälle:</w:t>
      </w:r>
    </w:p>
    <w:p w:rsidR="00031447" w:rsidRPr="00031447" w:rsidRDefault="00031447" w:rsidP="007633E5">
      <w:pPr>
        <w:rPr>
          <w:b/>
        </w:rPr>
      </w:pPr>
    </w:p>
    <w:p w:rsidR="007633E5" w:rsidRDefault="007633E5" w:rsidP="007633E5">
      <w:r>
        <w:t>_____________</w:t>
      </w:r>
      <w:r>
        <w:tab/>
        <w:t>_________</w:t>
      </w:r>
      <w:r>
        <w:tab/>
        <w:t>Abbuchung der Miete, Brutto 960,--</w:t>
      </w:r>
    </w:p>
    <w:p w:rsidR="00031447" w:rsidRDefault="00031447" w:rsidP="00031447">
      <w:r>
        <w:tab/>
      </w:r>
      <w:r>
        <w:tab/>
      </w:r>
      <w:r>
        <w:tab/>
      </w:r>
      <w:r>
        <w:tab/>
      </w:r>
      <w:r>
        <w:tab/>
        <w:t>Wareneinkauf auf Ziel, Abbuchung der Zahlung, Brutto 600,--</w:t>
      </w:r>
    </w:p>
    <w:p w:rsidR="00031447" w:rsidRDefault="00031447" w:rsidP="00031447">
      <w:r>
        <w:tab/>
      </w:r>
      <w:r>
        <w:tab/>
      </w:r>
      <w:r>
        <w:tab/>
      </w:r>
      <w:r>
        <w:tab/>
      </w:r>
      <w:r>
        <w:tab/>
        <w:t>Wareneinkauf auf Ziel, Abbuchung der Zahlung, Brutto 720,--</w:t>
      </w:r>
    </w:p>
    <w:p w:rsidR="007633E5" w:rsidRDefault="00031447" w:rsidP="007633E5">
      <w:r>
        <w:tab/>
      </w:r>
      <w:r>
        <w:tab/>
      </w:r>
      <w:r>
        <w:tab/>
      </w:r>
      <w:r>
        <w:tab/>
      </w:r>
      <w:r>
        <w:tab/>
      </w:r>
      <w:r w:rsidR="007633E5">
        <w:t>Abbuchung der Telefonrechnung, Brutto 48,--</w:t>
      </w:r>
    </w:p>
    <w:p w:rsidR="007633E5" w:rsidRDefault="007633E5" w:rsidP="007633E5">
      <w:r>
        <w:t>_____________</w:t>
      </w:r>
      <w:r>
        <w:tab/>
        <w:t>_________</w:t>
      </w:r>
      <w:r>
        <w:tab/>
        <w:t>Abbuchung der Stromrechnung, Brutto 144,--</w:t>
      </w:r>
    </w:p>
    <w:p w:rsidR="007633E5" w:rsidRDefault="00031447" w:rsidP="007633E5">
      <w:r>
        <w:tab/>
      </w:r>
      <w:r>
        <w:tab/>
      </w:r>
      <w:r>
        <w:tab/>
      </w:r>
      <w:r>
        <w:tab/>
      </w:r>
      <w:r>
        <w:tab/>
      </w:r>
      <w:r w:rsidR="007633E5">
        <w:t>Abbuchung der Versicherungsprämie, Brutto 414,--</w:t>
      </w:r>
    </w:p>
    <w:p w:rsidR="007633E5" w:rsidRDefault="00031447" w:rsidP="007633E5">
      <w:r>
        <w:tab/>
      </w:r>
      <w:r>
        <w:tab/>
      </w:r>
      <w:r>
        <w:tab/>
      </w:r>
      <w:r>
        <w:tab/>
      </w:r>
      <w:r>
        <w:tab/>
      </w:r>
      <w:r w:rsidR="007633E5">
        <w:t>Gutschrift am Bankkonto, Zahlung vom Kunden, Brutto 180,--</w:t>
      </w:r>
    </w:p>
    <w:p w:rsidR="007633E5" w:rsidRDefault="007633E5" w:rsidP="007633E5">
      <w:r>
        <w:t>_____________</w:t>
      </w:r>
      <w:r>
        <w:tab/>
        <w:t>_________</w:t>
      </w:r>
      <w:r>
        <w:tab/>
        <w:t>Gutschrift am Bankkonto, Zahlung vom Kunden, Brutto 600,--</w:t>
      </w:r>
    </w:p>
    <w:p w:rsidR="007633E5" w:rsidRDefault="00031447" w:rsidP="007633E5">
      <w:r>
        <w:tab/>
      </w:r>
      <w:r>
        <w:tab/>
      </w:r>
      <w:r>
        <w:tab/>
      </w:r>
      <w:r>
        <w:tab/>
      </w:r>
      <w:r>
        <w:tab/>
      </w:r>
      <w:r w:rsidR="007633E5">
        <w:t xml:space="preserve">Abbuchung der </w:t>
      </w:r>
      <w:proofErr w:type="spellStart"/>
      <w:r w:rsidR="007633E5">
        <w:t>Ust</w:t>
      </w:r>
      <w:proofErr w:type="spellEnd"/>
      <w:r w:rsidR="007633E5">
        <w:t>-Zahllast, Brutto 1.148,--</w:t>
      </w:r>
    </w:p>
    <w:p w:rsidR="007633E5" w:rsidRDefault="007633E5" w:rsidP="007633E5">
      <w:r>
        <w:t>_____________</w:t>
      </w:r>
      <w:r>
        <w:tab/>
        <w:t>_________</w:t>
      </w:r>
      <w:r>
        <w:tab/>
        <w:t>Abbuchung Lohn Mitarbeiter, 1.360,--</w:t>
      </w:r>
    </w:p>
    <w:p w:rsidR="00031447" w:rsidRDefault="00031447" w:rsidP="00031447">
      <w:r>
        <w:t>_____________</w:t>
      </w:r>
      <w:r>
        <w:tab/>
        <w:t>_________</w:t>
      </w:r>
      <w:r>
        <w:tab/>
        <w:t>Abbuchung Barabhebung für die Kassa, 500,--</w:t>
      </w:r>
    </w:p>
    <w:p w:rsidR="007633E5" w:rsidRDefault="007633E5" w:rsidP="007633E5"/>
    <w:sectPr w:rsidR="007633E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A93" w:rsidRDefault="00AA7A93" w:rsidP="00031447">
      <w:pPr>
        <w:spacing w:after="0" w:line="240" w:lineRule="auto"/>
      </w:pPr>
      <w:r>
        <w:separator/>
      </w:r>
    </w:p>
  </w:endnote>
  <w:endnote w:type="continuationSeparator" w:id="0">
    <w:p w:rsidR="00AA7A93" w:rsidRDefault="00AA7A93" w:rsidP="00031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A93" w:rsidRDefault="00AA7A93" w:rsidP="00031447">
      <w:pPr>
        <w:spacing w:after="0" w:line="240" w:lineRule="auto"/>
      </w:pPr>
      <w:r>
        <w:separator/>
      </w:r>
    </w:p>
  </w:footnote>
  <w:footnote w:type="continuationSeparator" w:id="0">
    <w:p w:rsidR="00AA7A93" w:rsidRDefault="00AA7A93" w:rsidP="00031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5AB" w:rsidRDefault="006755AB">
    <w:pPr>
      <w:pStyle w:val="Kopfzeile"/>
    </w:pPr>
    <w:r>
      <w:t>Mag. Karin Rotheneder</w:t>
    </w:r>
  </w:p>
  <w:p w:rsidR="00031447" w:rsidRPr="006755AB" w:rsidRDefault="00031447">
    <w:pPr>
      <w:pStyle w:val="Kopfzeile"/>
      <w:rPr>
        <w:u w:val="single"/>
      </w:rPr>
    </w:pPr>
    <w:r w:rsidRPr="006755AB">
      <w:rPr>
        <w:u w:val="single"/>
      </w:rPr>
      <w:t>AB üben eintragen von Geschäftsfällen ein die E-A-Verteiltabelle</w:t>
    </w:r>
    <w:r w:rsidRPr="006755AB">
      <w:rPr>
        <w:u w:val="single"/>
      </w:rPr>
      <w:tab/>
      <w:t>HAS, 1. JG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E5"/>
    <w:rsid w:val="00031447"/>
    <w:rsid w:val="001E2C50"/>
    <w:rsid w:val="003E737C"/>
    <w:rsid w:val="006755AB"/>
    <w:rsid w:val="007633E5"/>
    <w:rsid w:val="00AA7A93"/>
    <w:rsid w:val="00B3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31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31447"/>
  </w:style>
  <w:style w:type="paragraph" w:styleId="Fuzeile">
    <w:name w:val="footer"/>
    <w:basedOn w:val="Standard"/>
    <w:link w:val="FuzeileZchn"/>
    <w:uiPriority w:val="99"/>
    <w:unhideWhenUsed/>
    <w:rsid w:val="00031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31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31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31447"/>
  </w:style>
  <w:style w:type="paragraph" w:styleId="Fuzeile">
    <w:name w:val="footer"/>
    <w:basedOn w:val="Standard"/>
    <w:link w:val="FuzeileZchn"/>
    <w:uiPriority w:val="99"/>
    <w:unhideWhenUsed/>
    <w:rsid w:val="00031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31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D43016ED</Template>
  <TotalTime>0</TotalTime>
  <Pages>1</Pages>
  <Words>209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Rotheneder</dc:creator>
  <cp:lastModifiedBy>Rotheneder Karin</cp:lastModifiedBy>
  <cp:revision>3</cp:revision>
  <dcterms:created xsi:type="dcterms:W3CDTF">2013-04-17T17:12:00Z</dcterms:created>
  <dcterms:modified xsi:type="dcterms:W3CDTF">2013-04-24T11:57:00Z</dcterms:modified>
</cp:coreProperties>
</file>